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73c7b7" w14:textId="673c7b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16214">
        <w:t>1</w:t>
      </w:r>
      <w:r w:rsidR="001A005E">
        <w:t>3</w:t>
      </w:r>
      <w:r w:rsidRPr="00884690" w:rsidR="00AE1F41">
        <w:t>. St-</w:t>
      </w:r>
      <w:r w:rsidR="00416214">
        <w:t>830/2021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16214">
        <w:t>1</w:t>
      </w:r>
      <w:r w:rsidR="001A005E">
        <w:t>3</w:t>
      </w:r>
      <w:r w:rsidR="00884690">
        <w:t>. St</w:t>
      </w:r>
      <w:r w:rsidR="00416214">
        <w:t>-830/2021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16214" w:rsidP="0041621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16214">
        <w:t>PZ USLUGE jednostavno društvo s ograničenom odgovornošću za trgovinu i usluge;</w:t>
      </w:r>
    </w:p>
    <w:p w:rsidR="006F725E" w:rsidP="00416214" w:rsidRDefault="00416214">
      <w:pPr>
        <w:tabs>
          <w:tab w:val="left" w:pos="709"/>
        </w:tabs>
        <w:ind w:left="708"/>
        <w:jc w:val="both"/>
      </w:pPr>
      <w:r>
        <w:t>OIB: 44837691150, Zagreb, Ulica Ivane Brlić-Mažuranić 88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214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162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621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1621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1621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1621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2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621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62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62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St-830/2021</izvorni_sadrzaj>
    <derivirana_varijabla naziv="DomainObject.Predmet.OznakaBroj_1">St-830/2021</derivirana_varijabla>
  </DomainObject.Predmet.OznakaBroj>
  <DomainObject.Predmet.OznakaBrojOptuznogAkta>
    <izvorni_sadrzaj>04-06-21-1635</izvorni_sadrzaj>
    <derivirana_varijabla naziv="DomainObject.Predmet.OznakaBrojOptuznogAkta_1">04-06-21-1635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USLUGE jednostavno društvo s ograničenom odgovornošću za trgovinu i usluge</izvorni_sadrzaj>
    <derivirana_varijabla naziv="DomainObject.Predmet.ProtustrankaFormated_1">  PZ USLUGE jednostavno društvo s ograničenom odgovornošću za trgovinu i usluge</derivirana_varijabla>
  </DomainObject.Predmet.ProtustrankaFormated>
  <DomainObject.Predmet.ProtustrankaFormatedOIB>
    <izvorni_sadrzaj>  PZ USLUGE jednostavno društvo s ograničenom odgovornošću za trgovinu i usluge, OIB 44837691150</izvorni_sadrzaj>
    <derivirana_varijabla naziv="DomainObject.Predmet.ProtustrankaFormatedOIB_1">  PZ USLUGE jednostavno društvo s ograničenom odgovornošću za trgovinu i usluge, OIB 44837691150</derivirana_varijabla>
  </DomainObject.Predmet.ProtustrankaFormatedOIB>
  <DomainObject.Predmet.ProtustrankaFormatedWithAdress>
    <izvorni_sadrzaj> PZ USLUGE jednostavno društvo s ograničenom odgovornošću za trgovinu i usluge, Ulica Ivane Brlić-Mažuranić 88, 10000 Zagreb</izvorni_sadrzaj>
    <derivirana_varijabla naziv="DomainObject.Predmet.ProtustrankaFormatedWithAdress_1"> PZ USLUGE jednostavno društvo s ograničenom odgovornošću za trgovinu i usluge, Ulica Ivane Brlić-Mažuranić 88, 10000 Zagreb</derivirana_varijabla>
  </DomainObject.Predmet.ProtustrankaFormatedWithAdress>
  <DomainObject.Predmet.ProtustrankaFormatedWithAdressOIB>
    <izvorni_sadrzaj> PZ USLUGE jednostavno društvo s ograničenom odgovornošću za trgovinu i usluge, OIB 44837691150, Ulica Ivane Brlić-Mažuranić 88, 10000 Zagreb</izvorni_sadrzaj>
    <derivirana_varijabla naziv="DomainObject.Predmet.ProtustrankaFormatedWithAdressOIB_1"> PZ USLUGE jednostavno društvo s ograničenom odgovornošću za trgovinu i usluge, OIB 44837691150, Ulica Ivane Brlić-Mažuranić 88, 10000 Zagreb</derivirana_varijabla>
  </DomainObject.Predmet.ProtustrankaFormatedWithAdressOIB>
  <DomainObject.Predmet.ProtustrankaWithAdress>
    <izvorni_sadrzaj>PZ USLUGE jednostavno društvo s ograničenom odgovornošću za trgovinu i usluge Ulica Ivane Brlić-Mažuranić 88, 10000 Zagreb</izvorni_sadrzaj>
    <derivirana_varijabla naziv="DomainObject.Predmet.ProtustrankaWithAdress_1">PZ USLUGE jednostavno društvo s ograničenom odgovornošću za trgovinu i usluge Ulica Ivane Brlić-Mažuranić 88, 10000 Zagreb</derivirana_varijabla>
  </DomainObject.Predmet.ProtustrankaWithAdress>
  <DomainObject.Predmet.ProtustrankaWithAdressOIB>
    <izvorni_sadrzaj>PZ USLUGE jednostavno društvo s ograničenom odgovornošću za trgovinu i usluge, OIB 44837691150, Ulica Ivane Brlić-Mažuranić 88, 10000 Zagreb</izvorni_sadrzaj>
    <derivirana_varijabla naziv="DomainObject.Predmet.ProtustrankaWithAdressOIB_1">PZ USLUGE jednostavno društvo s ograničenom odgovornošću za trgovinu i usluge, OIB 44837691150, Ulica Ivane Brlić-Mažuranić 88, 10000 Zagreb</derivirana_varijabla>
  </DomainObject.Predmet.ProtustrankaWithAdressOIB>
  <DomainObject.Predmet.ProtustrankaNazivFormated>
    <izvorni_sadrzaj>PZ USLUGE jednostavno društvo s ograničenom odgovornošću za trgovinu i usluge</izvorni_sadrzaj>
    <derivirana_varijabla naziv="DomainObject.Predmet.ProtustrankaNazivFormated_1">PZ USLUGE jednostavno društvo s ograničenom odgovornošću za trgovinu i usluge</derivirana_varijabla>
  </DomainObject.Predmet.ProtustrankaNazivFormated>
  <DomainObject.Predmet.ProtustrankaNazivFormatedOIB>
    <izvorni_sadrzaj>PZ USLUGE jednostavno društvo s ograničenom odgovornošću za trgovinu i usluge, OIB 44837691150</izvorni_sadrzaj>
    <derivirana_varijabla naziv="DomainObject.Predmet.ProtustrankaNazivFormatedOIB_1">PZ USLUGE jednostavno društvo s ograničenom odgovornošću za trgovinu i usluge, OIB 44837691150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PZ USLUGE jednostavno društvo s ograničenom odgovornošću za trgovinu i usluge</item>
    </izvorni_sadrzaj>
    <derivirana_varijabla naziv="DomainObject.Predmet.ProtuStrankaListFormated_1">
      <item>PZ USLUGE jednostavno društvo s ograničenom odgovornošću za trgovinu i usluge</item>
    </derivirana_varijabla>
  </DomainObject.Predmet.ProtuStrankaListFormated>
  <DomainObject.Predmet.ProtuStrankaListFormatedOIB>
    <izvorni_sadrzaj>
      <item>PZ USLUGE jednostavno društvo s ograničenom odgovornošću za trgovinu i usluge, OIB 44837691150</item>
    </izvorni_sadrzaj>
    <derivirana_varijabla naziv="DomainObject.Predmet.ProtuStrankaListFormatedOIB_1">
      <item>PZ USLUGE jednostavno društvo s ograničenom odgovornošću za trgovinu i usluge, OIB 44837691150</item>
    </derivirana_varijabla>
  </DomainObject.Predmet.ProtuStrankaListFormatedOIB>
  <DomainObject.Predmet.ProtuStrankaListFormatedWithAdress>
    <izvorni_sadrzaj>
      <item>PZ USLUGE jednostavno društvo s ograničenom odgovornošću za trgovinu i usluge, Ulica Ivane Brlić-Mažuranić 88, 10000 Zagreb</item>
    </izvorni_sadrzaj>
    <derivirana_varijabla naziv="DomainObject.Predmet.ProtuStrankaListFormatedWithAdress_1">
      <item>PZ USLUGE jednostavno društvo s ograničenom odgovornošću za trgovinu i usluge, Ulica Ivane Brlić-Mažuranić 88, 10000 Zagreb</item>
    </derivirana_varijabla>
  </DomainObject.Predmet.ProtuStrankaListFormatedWithAdress>
  <DomainObject.Predmet.ProtuStrankaListFormatedWithAdressOIB>
    <izvorni_sadrzaj>
      <item>PZ USLUGE jednostavno društvo s ograničenom odgovornošću za trgovinu i usluge, OIB 44837691150, Ulica Ivane Brlić-Mažuranić 88, 10000 Zagreb</item>
    </izvorni_sadrzaj>
    <derivirana_varijabla naziv="DomainObject.Predmet.ProtuStrankaListFormatedWithAdressOIB_1">
      <item>PZ USLUGE jednostavno društvo s ograničenom odgovornošću za trgovinu i usluge, OIB 44837691150, Ulica Ivane Brlić-Mažuranić 88, 10000 Zagreb</item>
    </derivirana_varijabla>
  </DomainObject.Predmet.ProtuStrankaListFormatedWithAdressOIB>
  <DomainObject.Predmet.ProtuStrankaListNazivFormated>
    <izvorni_sadrzaj>
      <item>PZ USLUGE jednostavno društvo s ograničenom odgovornošću za trgovinu i usluge</item>
    </izvorni_sadrzaj>
    <derivirana_varijabla naziv="DomainObject.Predmet.ProtuStrankaListNazivFormated_1">
      <item>PZ USLUGE jednostavno društvo s ograničenom odgovornošću za trgovinu i usluge</item>
    </derivirana_varijabla>
  </DomainObject.Predmet.ProtuStrankaListNazivFormated>
  <DomainObject.Predmet.ProtuStrankaListNazivFormatedOIB>
    <izvorni_sadrzaj>
      <item>PZ USLUGE jednostavno društvo s ograničenom odgovornošću za trgovinu i usluge, OIB 44837691150</item>
    </izvorni_sadrzaj>
    <derivirana_varijabla naziv="DomainObject.Predmet.ProtuStrankaListNazivFormatedOIB_1">
      <item>PZ USLUGE jednostavno društvo s ograničenom odgovornošću za trgovinu i usluge, OIB 44837691150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PZ USLUGE jednostavno društvo s ograničenom odgovornošću za trgovinu i usluge</izvorni_sadrzaj>
    <derivirana_varijabla naziv="DomainObject.Predmet.ProtustrankaIDrugi_1">PZ USLUGE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PZ USLUGE jednostavno društvo s ograničenom odgovornošću za trgovinu i usluge, OIB 44837691150, Ulica Ivane Brlić-Mažuranić 88, 10000 Zagreb</izvorni_sadrzaj>
    <derivirana_varijabla naziv="DomainObject.Predmet.ProtustrankaIDrugiAdressOIB_1">PZ USLUGE jednostavno društvo s ograničenom odgovornošću za trgovinu i usluge, OIB 44837691150, Ulica Ivane Brlić-Mažuranić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PZ USLUGE jednostavno društvo s ograničenom odgovornošću za trgovinu i usluge</item>
      <item>Financijska agencija</item>
    </izvorni_sadrzaj>
    <derivirana_varijabla naziv="DomainObject.Predmet.SudioniciListNaziv_1">
      <item>PZ USLUGE jednostavno društvo s ograničenom odgovornošću za trgovinu i usluge</item>
      <item>Financijska agencija</item>
    </derivirana_varijabla>
  </DomainObject.Predmet.SudioniciListNaziv>
  <DomainObject.Predmet.SudioniciListAdressOIB>
    <izvorni_sadrzaj>
      <item>PZ USLUGE jednostavno društvo s ograničenom odgovornošću za trgovinu i usluge, OIB 44837691150, Ulica Ivane Brlić-Mažuranić 88,10000 Zagreb</item>
      <item>Financijska agencija, OIB 85821130368, TRG SVIBANJSKIH ŽRTAVA 1995. 1,10000 Zagreb</item>
    </izvorni_sadrzaj>
    <derivirana_varijabla naziv="DomainObject.Predmet.SudioniciListAdressOIB_1">
      <item>PZ USLUGE jednostavno društvo s ograničenom odgovornošću za trgovinu i usluge, OIB 44837691150, Ulica Ivane Brlić-Mažuranić 88,10000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44837691150</item>
      <item>, OIB 85821130368</item>
    </izvorni_sadrzaj>
    <derivirana_varijabla naziv="DomainObject.Predmet.SudioniciListNazivOIB_1">
      <item>, OIB 44837691150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854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2021-04-20T11:30:00Z</cp:lastPrinted>
  <dcterms:modified xmlns:xsi="http://www.w3.org/2001/XMLSchema-instance" xsi:type="dcterms:W3CDTF">2021-04-20T11:30:00Z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